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675" w:rsidRPr="00CD4675" w:rsidRDefault="00D944F4" w:rsidP="006D1D92">
      <w:pPr>
        <w:ind w:left="270"/>
        <w:rPr>
          <w:rFonts w:ascii="Calibri" w:hAnsi="Calibri"/>
        </w:rPr>
      </w:pPr>
      <w:bookmarkStart w:id="0" w:name="_GoBack"/>
      <w:bookmarkEnd w:id="0"/>
      <w:r>
        <w:rPr>
          <w:rFonts w:ascii="Calibri" w:hAnsi="Calibri"/>
          <w:noProof/>
        </w:rPr>
        <w:pict>
          <v:line id="Straight Connector 1" o:spid="_x0000_s1026" style="position:absolute;left:0;text-align:left;z-index:251659264;visibility:visible" from="-13.9pt,13.8pt" to="454.1pt,13.8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" strokecolor="black [3213]" strokeweight="2pt">
            <v:shadow on="t" opacity="24903f" origin=",.5" offset="0,.55556mm"/>
          </v:line>
        </w:pict>
      </w:r>
    </w:p>
    <w:p w:rsidR="00CD4675" w:rsidRPr="00CD4675" w:rsidRDefault="00CD4675" w:rsidP="006D1D92">
      <w:pPr>
        <w:ind w:left="270"/>
        <w:rPr>
          <w:rFonts w:ascii="Calibri" w:hAnsi="Calibri"/>
        </w:rPr>
      </w:pPr>
    </w:p>
    <w:p w:rsidR="00CD4675" w:rsidRDefault="003B1E90" w:rsidP="006D1D92">
      <w:pPr>
        <w:ind w:left="270"/>
        <w:rPr>
          <w:rFonts w:ascii="Calibri" w:hAnsi="Calibri"/>
        </w:rPr>
      </w:pPr>
      <w:permStart w:id="0" w:edGrp="everyone"/>
      <w:r>
        <w:rPr>
          <w:rFonts w:ascii="Calibri" w:hAnsi="Calibri"/>
        </w:rPr>
        <w:t>February 9, 2016</w:t>
      </w:r>
    </w:p>
    <w:p w:rsidR="003B1E90" w:rsidRDefault="003B1E90" w:rsidP="006D1D92">
      <w:pPr>
        <w:ind w:left="270"/>
        <w:rPr>
          <w:rFonts w:ascii="Calibri" w:hAnsi="Calibri"/>
        </w:rPr>
      </w:pPr>
    </w:p>
    <w:p w:rsidR="003B1E90" w:rsidRDefault="003B1E90" w:rsidP="006D1D92">
      <w:pPr>
        <w:ind w:left="270"/>
        <w:rPr>
          <w:rFonts w:ascii="Calibri" w:hAnsi="Calibri"/>
        </w:rPr>
      </w:pPr>
      <w:r>
        <w:rPr>
          <w:rFonts w:ascii="Calibri" w:hAnsi="Calibri"/>
        </w:rPr>
        <w:t>Re: Signage for Lee’s Summit Honda</w:t>
      </w:r>
    </w:p>
    <w:p w:rsidR="003B1E90" w:rsidRDefault="003B1E90" w:rsidP="006D1D92">
      <w:pPr>
        <w:ind w:left="270"/>
        <w:rPr>
          <w:rFonts w:ascii="Calibri" w:hAnsi="Calibri"/>
        </w:rPr>
      </w:pPr>
    </w:p>
    <w:p w:rsidR="003B1E90" w:rsidRDefault="003B1E90" w:rsidP="003B1E90">
      <w:pPr>
        <w:ind w:left="270"/>
        <w:rPr>
          <w:rFonts w:ascii="Calibri" w:hAnsi="Calibri"/>
        </w:rPr>
      </w:pPr>
      <w:r>
        <w:rPr>
          <w:rFonts w:ascii="Calibri" w:hAnsi="Calibri"/>
        </w:rPr>
        <w:t>Dear Mr. Sadler,</w:t>
      </w:r>
    </w:p>
    <w:p w:rsidR="003B1E90" w:rsidRDefault="003B1E90" w:rsidP="003B1E90">
      <w:pPr>
        <w:ind w:left="270"/>
        <w:rPr>
          <w:rFonts w:ascii="Calibri" w:hAnsi="Calibri"/>
        </w:rPr>
      </w:pPr>
    </w:p>
    <w:p w:rsidR="006536B3" w:rsidRDefault="003B1E90" w:rsidP="003B1E90">
      <w:pPr>
        <w:ind w:left="270"/>
        <w:jc w:val="both"/>
        <w:rPr>
          <w:rFonts w:ascii="Calibri" w:hAnsi="Calibri"/>
        </w:rPr>
      </w:pPr>
      <w:r>
        <w:rPr>
          <w:rFonts w:ascii="Calibri" w:hAnsi="Calibri"/>
        </w:rPr>
        <w:t>Per your request we are writing this letter to confirm any existing signage that were permitted/</w:t>
      </w:r>
      <w:r w:rsidRPr="0044456A">
        <w:rPr>
          <w:rFonts w:ascii="Calibri" w:hAnsi="Calibri"/>
        </w:rPr>
        <w:t xml:space="preserve">approved prior to the renovations for Lee’s Summit Honda may be reinstalled without a supplemental </w:t>
      </w:r>
      <w:r w:rsidR="0044456A" w:rsidRPr="0044456A">
        <w:rPr>
          <w:rFonts w:ascii="Calibri" w:hAnsi="Calibri"/>
        </w:rPr>
        <w:t>sign permit.</w:t>
      </w:r>
      <w:r w:rsidR="000A1A2B">
        <w:rPr>
          <w:rFonts w:ascii="Calibri" w:hAnsi="Calibri"/>
        </w:rPr>
        <w:t xml:space="preserve"> </w:t>
      </w:r>
      <w:r w:rsidR="0044456A" w:rsidRPr="0044456A">
        <w:rPr>
          <w:rFonts w:ascii="Calibri" w:hAnsi="Calibri"/>
        </w:rPr>
        <w:t xml:space="preserve"> </w:t>
      </w:r>
      <w:r w:rsidR="006536B3" w:rsidRPr="006536B3">
        <w:rPr>
          <w:rFonts w:ascii="Calibri" w:hAnsi="Calibri"/>
        </w:rPr>
        <w:t xml:space="preserve">With the exception </w:t>
      </w:r>
      <w:r w:rsidR="006536B3">
        <w:rPr>
          <w:rFonts w:ascii="Calibri" w:hAnsi="Calibri"/>
        </w:rPr>
        <w:t xml:space="preserve">that </w:t>
      </w:r>
      <w:r w:rsidR="006536B3" w:rsidRPr="006536B3">
        <w:rPr>
          <w:rFonts w:ascii="Calibri" w:hAnsi="Calibri"/>
        </w:rPr>
        <w:t>if (and only if) they are still planning to change the “used cars” sign to the “pre-owned” sign; that would require a sign permit.</w:t>
      </w:r>
    </w:p>
    <w:p w:rsidR="006536B3" w:rsidRDefault="0044456A" w:rsidP="003B1E90">
      <w:pPr>
        <w:ind w:left="270"/>
        <w:jc w:val="both"/>
        <w:rPr>
          <w:rFonts w:ascii="Calibri" w:hAnsi="Calibri"/>
        </w:rPr>
      </w:pPr>
      <w:r w:rsidRPr="0044456A">
        <w:rPr>
          <w:rFonts w:ascii="Calibri" w:hAnsi="Calibri"/>
        </w:rPr>
        <w:t xml:space="preserve"> </w:t>
      </w:r>
    </w:p>
    <w:p w:rsidR="003B1E90" w:rsidRDefault="003B1E90" w:rsidP="003B1E90">
      <w:pPr>
        <w:ind w:left="270"/>
        <w:jc w:val="both"/>
        <w:rPr>
          <w:rFonts w:ascii="Calibri" w:hAnsi="Calibri"/>
        </w:rPr>
      </w:pPr>
      <w:r>
        <w:rPr>
          <w:rFonts w:ascii="Calibri" w:hAnsi="Calibri"/>
        </w:rPr>
        <w:t xml:space="preserve">Any “re-lamping” or other electrical work </w:t>
      </w:r>
      <w:r w:rsidR="000A1A2B">
        <w:rPr>
          <w:rFonts w:ascii="Calibri" w:hAnsi="Calibri"/>
        </w:rPr>
        <w:t xml:space="preserve">of the existing signs </w:t>
      </w:r>
      <w:r>
        <w:rPr>
          <w:rFonts w:ascii="Calibri" w:hAnsi="Calibri"/>
        </w:rPr>
        <w:t xml:space="preserve">we highly encourage you to work with the Building </w:t>
      </w:r>
      <w:r w:rsidRPr="0044456A">
        <w:rPr>
          <w:rFonts w:ascii="Calibri" w:hAnsi="Calibri"/>
        </w:rPr>
        <w:t>Inspector, John Borns, to ensure any changes are compatible to the applicable building codes.</w:t>
      </w:r>
      <w:r w:rsidR="0044456A" w:rsidRPr="0044456A">
        <w:rPr>
          <w:rFonts w:ascii="Calibri" w:hAnsi="Calibri"/>
        </w:rPr>
        <w:t xml:space="preserve">  John can be contacted at (816) 969-1200 or at </w:t>
      </w:r>
      <w:hyperlink r:id="rId7" w:history="1">
        <w:r w:rsidR="0044456A" w:rsidRPr="0044456A">
          <w:rPr>
            <w:rStyle w:val="Hyperlink"/>
            <w:rFonts w:ascii="Calibri" w:hAnsi="Calibri"/>
            <w:color w:val="auto"/>
          </w:rPr>
          <w:t>john.borns@cityofls.net</w:t>
        </w:r>
      </w:hyperlink>
      <w:r w:rsidR="0044456A" w:rsidRPr="0044456A">
        <w:rPr>
          <w:rFonts w:ascii="Calibri" w:hAnsi="Calibri"/>
        </w:rPr>
        <w:t>.</w:t>
      </w:r>
      <w:r w:rsidR="0044456A">
        <w:rPr>
          <w:rFonts w:ascii="Calibri" w:hAnsi="Calibri"/>
        </w:rPr>
        <w:t xml:space="preserve"> </w:t>
      </w:r>
    </w:p>
    <w:p w:rsidR="003B1E90" w:rsidRDefault="003B1E90" w:rsidP="003B1E90">
      <w:pPr>
        <w:ind w:left="270"/>
        <w:rPr>
          <w:rFonts w:ascii="Calibri" w:hAnsi="Calibri"/>
        </w:rPr>
      </w:pPr>
    </w:p>
    <w:p w:rsidR="003B1E90" w:rsidRDefault="003B1E90" w:rsidP="003B1E90">
      <w:pPr>
        <w:ind w:left="270"/>
        <w:rPr>
          <w:rFonts w:ascii="Calibri" w:hAnsi="Calibri"/>
        </w:rPr>
      </w:pPr>
    </w:p>
    <w:p w:rsidR="003B1E90" w:rsidRDefault="003B1E90" w:rsidP="003B1E90">
      <w:pPr>
        <w:ind w:left="270"/>
        <w:rPr>
          <w:rFonts w:ascii="Calibri" w:hAnsi="Calibri"/>
        </w:rPr>
      </w:pPr>
      <w:r>
        <w:rPr>
          <w:rFonts w:ascii="Calibri" w:hAnsi="Calibri"/>
        </w:rPr>
        <w:t>Sincerely,</w:t>
      </w:r>
    </w:p>
    <w:p w:rsidR="0039201C" w:rsidRDefault="0039201C" w:rsidP="003B1E90">
      <w:pPr>
        <w:ind w:left="270"/>
        <w:rPr>
          <w:rFonts w:ascii="Calibri" w:hAnsi="Calibri"/>
        </w:rPr>
      </w:pPr>
    </w:p>
    <w:p w:rsidR="003B1E90" w:rsidRDefault="003B1E90" w:rsidP="003B1E90">
      <w:pPr>
        <w:ind w:left="270"/>
        <w:rPr>
          <w:rFonts w:ascii="Calibri" w:hAnsi="Calibri"/>
        </w:rPr>
      </w:pPr>
    </w:p>
    <w:p w:rsidR="003B1E90" w:rsidRDefault="003B1E90" w:rsidP="003B1E90">
      <w:pPr>
        <w:ind w:left="270"/>
        <w:rPr>
          <w:rFonts w:asciiTheme="majorHAnsi" w:hAnsiTheme="majorHAnsi" w:cstheme="majorHAnsi"/>
          <w:color w:val="696406"/>
          <w:sz w:val="20"/>
          <w:szCs w:val="20"/>
        </w:rPr>
      </w:pPr>
      <w:r w:rsidRPr="0044456A">
        <w:rPr>
          <w:rFonts w:asciiTheme="majorHAnsi" w:hAnsiTheme="majorHAnsi" w:cstheme="majorHAnsi"/>
          <w:bCs/>
        </w:rPr>
        <w:t>Christopher</w:t>
      </w:r>
      <w:r w:rsidRPr="0044456A">
        <w:rPr>
          <w:rFonts w:asciiTheme="majorHAnsi" w:hAnsiTheme="majorHAnsi" w:cstheme="majorHAnsi"/>
        </w:rPr>
        <w:t> </w:t>
      </w:r>
      <w:r w:rsidRPr="0044456A">
        <w:rPr>
          <w:rFonts w:asciiTheme="majorHAnsi" w:hAnsiTheme="majorHAnsi" w:cstheme="majorHAnsi"/>
          <w:bCs/>
        </w:rPr>
        <w:t>Hughey, AICP</w:t>
      </w:r>
      <w:r w:rsidRPr="0044456A">
        <w:rPr>
          <w:rFonts w:asciiTheme="majorHAnsi" w:hAnsiTheme="majorHAnsi" w:cstheme="majorHAnsi"/>
        </w:rPr>
        <w:t> | Project Manager, Development Center</w:t>
      </w:r>
      <w:r w:rsidRPr="0044456A">
        <w:rPr>
          <w:rFonts w:asciiTheme="majorHAnsi" w:hAnsiTheme="majorHAnsi" w:cstheme="majorHAnsi"/>
        </w:rPr>
        <w:br/>
      </w:r>
      <w:r w:rsidRPr="003B1E90">
        <w:rPr>
          <w:rFonts w:asciiTheme="majorHAnsi" w:hAnsiTheme="majorHAnsi" w:cstheme="majorHAnsi"/>
          <w:sz w:val="20"/>
          <w:szCs w:val="20"/>
        </w:rPr>
        <w:t>220 SE Green Street | Lee's Summit, MO 64063</w:t>
      </w:r>
      <w:r w:rsidRPr="003B1E90">
        <w:rPr>
          <w:rFonts w:asciiTheme="majorHAnsi" w:hAnsiTheme="majorHAnsi" w:cstheme="majorHAnsi"/>
          <w:sz w:val="20"/>
          <w:szCs w:val="20"/>
        </w:rPr>
        <w:br/>
        <w:t>816.969.1225 |</w:t>
      </w:r>
      <w:hyperlink r:id="rId8" w:history="1">
        <w:r w:rsidRPr="003B1E90">
          <w:rPr>
            <w:rStyle w:val="Hyperlink"/>
            <w:rFonts w:asciiTheme="majorHAnsi" w:hAnsiTheme="majorHAnsi" w:cstheme="majorHAnsi"/>
            <w:color w:val="696406"/>
            <w:sz w:val="20"/>
            <w:szCs w:val="20"/>
          </w:rPr>
          <w:t>cityofLS.net</w:t>
        </w:r>
      </w:hyperlink>
      <w:r w:rsidRPr="003B1E90">
        <w:rPr>
          <w:rStyle w:val="Strong"/>
          <w:rFonts w:asciiTheme="majorHAnsi" w:hAnsiTheme="majorHAnsi" w:cstheme="majorHAnsi"/>
        </w:rPr>
        <w:t> </w:t>
      </w:r>
      <w:r w:rsidRPr="003B1E90">
        <w:rPr>
          <w:rStyle w:val="Strong"/>
          <w:rFonts w:asciiTheme="majorHAnsi" w:hAnsiTheme="majorHAnsi" w:cstheme="majorHAnsi"/>
          <w:sz w:val="20"/>
          <w:szCs w:val="20"/>
        </w:rPr>
        <w:t>|</w:t>
      </w:r>
      <w:r w:rsidRPr="003B1E90">
        <w:rPr>
          <w:rFonts w:asciiTheme="majorHAnsi" w:hAnsiTheme="majorHAnsi" w:cstheme="majorHAnsi"/>
        </w:rPr>
        <w:t xml:space="preserve"> </w:t>
      </w:r>
      <w:hyperlink r:id="rId9" w:tooltip="Click to send email to Christopher Hughey" w:history="1">
        <w:r w:rsidRPr="003B1E90">
          <w:rPr>
            <w:rStyle w:val="Hyperlink"/>
            <w:rFonts w:asciiTheme="majorHAnsi" w:hAnsiTheme="majorHAnsi" w:cstheme="majorHAnsi"/>
            <w:color w:val="696406"/>
            <w:sz w:val="20"/>
            <w:szCs w:val="20"/>
          </w:rPr>
          <w:t>Christopher.Hughey@cityofls.net</w:t>
        </w:r>
      </w:hyperlink>
    </w:p>
    <w:p w:rsidR="003B1E90" w:rsidRDefault="003B1E90" w:rsidP="003B1E90">
      <w:pPr>
        <w:ind w:left="270"/>
        <w:rPr>
          <w:rFonts w:asciiTheme="majorHAnsi" w:hAnsiTheme="majorHAnsi" w:cstheme="majorHAnsi"/>
        </w:rPr>
      </w:pPr>
    </w:p>
    <w:p w:rsidR="003B1E90" w:rsidRDefault="003B1E90" w:rsidP="003B1E90">
      <w:pPr>
        <w:ind w:left="27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Cc:</w:t>
      </w:r>
      <w:r>
        <w:rPr>
          <w:rFonts w:asciiTheme="majorHAnsi" w:hAnsiTheme="majorHAnsi" w:cstheme="majorHAnsi"/>
        </w:rPr>
        <w:tab/>
        <w:t>Ron Seyl, Planner</w:t>
      </w:r>
    </w:p>
    <w:p w:rsidR="003B1E90" w:rsidRPr="003B1E90" w:rsidRDefault="003B1E90" w:rsidP="003B1E90">
      <w:pPr>
        <w:ind w:left="27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ab/>
        <w:t>John Borns, Building Inspector</w:t>
      </w:r>
    </w:p>
    <w:permEnd w:id="0"/>
    <w:p w:rsidR="003B1E90" w:rsidRPr="00CD4675" w:rsidRDefault="003B1E90" w:rsidP="006D1D92">
      <w:pPr>
        <w:ind w:left="270"/>
        <w:rPr>
          <w:rFonts w:ascii="Calibri" w:hAnsi="Calibri"/>
        </w:rPr>
      </w:pPr>
    </w:p>
    <w:sectPr w:rsidR="003B1E90" w:rsidRPr="00CD4675" w:rsidSect="00390DA3">
      <w:headerReference w:type="default" r:id="rId10"/>
      <w:pgSz w:w="12240" w:h="15840"/>
      <w:pgMar w:top="2788" w:right="1800" w:bottom="1440" w:left="1800" w:header="990" w:footer="436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1A2B" w:rsidRDefault="000A1A2B" w:rsidP="006D1D92">
      <w:r>
        <w:separator/>
      </w:r>
    </w:p>
  </w:endnote>
  <w:endnote w:type="continuationSeparator" w:id="0">
    <w:p w:rsidR="000A1A2B" w:rsidRDefault="000A1A2B" w:rsidP="006D1D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1A2B" w:rsidRDefault="000A1A2B" w:rsidP="006D1D92">
      <w:r>
        <w:separator/>
      </w:r>
    </w:p>
  </w:footnote>
  <w:footnote w:type="continuationSeparator" w:id="0">
    <w:p w:rsidR="000A1A2B" w:rsidRDefault="000A1A2B" w:rsidP="006D1D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1A2B" w:rsidRDefault="000A1A2B">
    <w:pPr>
      <w:pStyle w:val="Header"/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1497965</wp:posOffset>
          </wp:positionH>
          <wp:positionV relativeFrom="paragraph">
            <wp:posOffset>-283210</wp:posOffset>
          </wp:positionV>
          <wp:extent cx="2668424" cy="1399032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S Logo Letterhea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8424" cy="139903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embedSystemFonts/>
  <w:proofState w:spelling="clean" w:grammar="clean"/>
  <w:attachedTemplate r:id="rId1"/>
  <w:documentProtection w:edit="readOnly" w:enforcement="1" w:cryptProviderType="rsaFull" w:cryptAlgorithmClass="hash" w:cryptAlgorithmType="typeAny" w:cryptAlgorithmSid="4" w:cryptSpinCount="100000" w:hash="TeatPl1PjcjtC+3j2Dd+WTC5zTM=" w:salt="vHKhRQSEhLD7gQk6TE9sXQ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4456A"/>
    <w:rsid w:val="00051BA9"/>
    <w:rsid w:val="000633BB"/>
    <w:rsid w:val="0006713A"/>
    <w:rsid w:val="000A1A2B"/>
    <w:rsid w:val="00131093"/>
    <w:rsid w:val="00200839"/>
    <w:rsid w:val="002027E9"/>
    <w:rsid w:val="003071E6"/>
    <w:rsid w:val="003172C6"/>
    <w:rsid w:val="00390DA3"/>
    <w:rsid w:val="0039201C"/>
    <w:rsid w:val="003A0037"/>
    <w:rsid w:val="003B1E90"/>
    <w:rsid w:val="00437C7E"/>
    <w:rsid w:val="0044456A"/>
    <w:rsid w:val="00455606"/>
    <w:rsid w:val="00486FA5"/>
    <w:rsid w:val="004F773E"/>
    <w:rsid w:val="00617D1A"/>
    <w:rsid w:val="006536B3"/>
    <w:rsid w:val="00661BEF"/>
    <w:rsid w:val="006A5885"/>
    <w:rsid w:val="006D1D92"/>
    <w:rsid w:val="007478BD"/>
    <w:rsid w:val="007A3C78"/>
    <w:rsid w:val="008066F7"/>
    <w:rsid w:val="008F6073"/>
    <w:rsid w:val="009E2470"/>
    <w:rsid w:val="00B818E8"/>
    <w:rsid w:val="00BA655F"/>
    <w:rsid w:val="00C3032C"/>
    <w:rsid w:val="00CC798E"/>
    <w:rsid w:val="00CD053E"/>
    <w:rsid w:val="00CD4675"/>
    <w:rsid w:val="00D944F4"/>
    <w:rsid w:val="00E570EA"/>
    <w:rsid w:val="00FD4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4BD3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D1D92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1D92"/>
    <w:rPr>
      <w:rFonts w:ascii="Lucida Grande" w:hAnsi="Lucida Grande"/>
      <w:sz w:val="18"/>
      <w:szCs w:val="1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6D1D9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1D92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6D1D9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1D92"/>
    <w:rPr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3B1E90"/>
    <w:rPr>
      <w:color w:val="0563C1"/>
      <w:u w:val="single"/>
    </w:rPr>
  </w:style>
  <w:style w:type="character" w:styleId="Strong">
    <w:name w:val="Strong"/>
    <w:basedOn w:val="DefaultParagraphFont"/>
    <w:uiPriority w:val="22"/>
    <w:qFormat/>
    <w:rsid w:val="003B1E9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ityofls.ne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john.borns@cityofls.ne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Christopher.Hughey@cityofls.ne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cols.loc\dfs\city%20hall\shared\template\City%20Letterhead\CityHeaderOnly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0D531D6-07BA-4765-942C-5A67D1ED6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CityHeaderOnly</Template>
  <TotalTime>141</TotalTime>
  <Pages>1</Pages>
  <Words>145</Words>
  <Characters>996</Characters>
  <Application>Microsoft Office Word</Application>
  <DocSecurity>8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of Lee's Summit</Company>
  <LinksUpToDate>false</LinksUpToDate>
  <CharactersWithSpaces>1139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chughey</dc:creator>
  <cp:lastModifiedBy>chughey</cp:lastModifiedBy>
  <cp:revision>3</cp:revision>
  <cp:lastPrinted>2016-02-09T19:47:00Z</cp:lastPrinted>
  <dcterms:created xsi:type="dcterms:W3CDTF">2016-02-09T17:27:00Z</dcterms:created>
  <dcterms:modified xsi:type="dcterms:W3CDTF">2016-02-09T19:47:00Z</dcterms:modified>
</cp:coreProperties>
</file>